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6C6FAA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1B8E0B" wp14:editId="37251310">
                <wp:simplePos x="0" y="0"/>
                <wp:positionH relativeFrom="column">
                  <wp:posOffset>4384964</wp:posOffset>
                </wp:positionH>
                <wp:positionV relativeFrom="paragraph">
                  <wp:posOffset>623455</wp:posOffset>
                </wp:positionV>
                <wp:extent cx="1749598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59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B8E0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5.25pt;margin-top:49.1pt;width:137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6Fu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" filled="f" stroked="f">
                <v:textbox>
                  <w:txbxContent>
                    <w:p w:rsidR="0026335F" w:rsidRPr="0026335F" w:rsidRDefault="0026335F"/>
                  </w:txbxContent>
                </v:textbox>
              </v:shape>
            </w:pict>
          </mc:Fallback>
        </mc:AlternateContent>
      </w:r>
      <w:r w:rsidR="00932E02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6E2126C" wp14:editId="39E996E5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C676F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C21996">
                                  <w:rPr>
                                    <w:rStyle w:val="Style2"/>
                                  </w:rPr>
                                  <w:t>-2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01</w:t>
                                </w:r>
                                <w:r w:rsidR="0047277D">
                                  <w:rPr>
                                    <w:rStyle w:val="Style2"/>
                                  </w:rPr>
                                  <w:t>9-00</w:t>
                                </w:r>
                                <w:r w:rsidR="00AA0D42">
                                  <w:rPr>
                                    <w:rStyle w:val="Style2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2126C" id="Group 35" o:spid="_x0000_s1027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C676F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C21996">
                            <w:rPr>
                              <w:rStyle w:val="Style2"/>
                            </w:rPr>
                            <w:t>-2</w:t>
                          </w:r>
                          <w:r w:rsidR="00AD647F">
                            <w:rPr>
                              <w:rStyle w:val="Style2"/>
                            </w:rPr>
                            <w:t>01</w:t>
                          </w:r>
                          <w:r w:rsidR="0047277D">
                            <w:rPr>
                              <w:rStyle w:val="Style2"/>
                            </w:rPr>
                            <w:t>9-00</w:t>
                          </w:r>
                          <w:r w:rsidR="00AA0D42">
                            <w:rPr>
                              <w:rStyle w:val="Style2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196215</wp:posOffset>
                </wp:positionV>
                <wp:extent cx="32512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A0D4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7277D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06.5pt;margin-top:15.45pt;width:256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3hgg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" stroked="f">
                <v:textbox>
                  <w:txbxContent>
                    <w:p w:rsidR="002E1412" w:rsidRPr="002E1412" w:rsidRDefault="00AA0D4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7277D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A0D4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A0D4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A0D4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A0D4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C7D4A"/>
    <w:rsid w:val="001E61DE"/>
    <w:rsid w:val="001E73F1"/>
    <w:rsid w:val="001F73A7"/>
    <w:rsid w:val="002009A7"/>
    <w:rsid w:val="0023545D"/>
    <w:rsid w:val="00253DBA"/>
    <w:rsid w:val="0026335F"/>
    <w:rsid w:val="002823F7"/>
    <w:rsid w:val="00284659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7277D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C6FAA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C05ED"/>
    <w:rsid w:val="008D6464"/>
    <w:rsid w:val="0093133F"/>
    <w:rsid w:val="00932E02"/>
    <w:rsid w:val="009824D3"/>
    <w:rsid w:val="009E55AD"/>
    <w:rsid w:val="00A16099"/>
    <w:rsid w:val="00A35A04"/>
    <w:rsid w:val="00A53CA5"/>
    <w:rsid w:val="00A640BD"/>
    <w:rsid w:val="00A64533"/>
    <w:rsid w:val="00AA0D42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1996"/>
    <w:rsid w:val="00C22DBE"/>
    <w:rsid w:val="00C61065"/>
    <w:rsid w:val="00C66D08"/>
    <w:rsid w:val="00C676FD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1281D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58783-92BE-4C37-B905-989C89AB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30</cp:revision>
  <cp:lastPrinted>2018-07-24T19:14:00Z</cp:lastPrinted>
  <dcterms:created xsi:type="dcterms:W3CDTF">2016-03-21T20:27:00Z</dcterms:created>
  <dcterms:modified xsi:type="dcterms:W3CDTF">2019-08-30T20:14:00Z</dcterms:modified>
</cp:coreProperties>
</file>